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55" w:rsidRPr="00742166" w:rsidRDefault="00D62055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24.3pt,14.55pt" to="192.3pt,14.55pt"/>
        </w:pict>
      </w:r>
      <w:r w:rsidRPr="00742166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742166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D62055" w:rsidRPr="00742166" w:rsidRDefault="00D62055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1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42166">
        <w:rPr>
          <w:rFonts w:ascii="Times New Roman" w:hAnsi="Times New Roman" w:cs="Times New Roman"/>
          <w:sz w:val="24"/>
          <w:szCs w:val="24"/>
        </w:rPr>
        <w:t>Năm học: 2013 – 2014</w:t>
      </w:r>
    </w:p>
    <w:p w:rsidR="00D62055" w:rsidRPr="001B4A9C" w:rsidRDefault="00D62055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D62055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42166">
        <w:rPr>
          <w:rFonts w:ascii="Times New Roman" w:hAnsi="Times New Roman" w:cs="Times New Roman"/>
          <w:sz w:val="26"/>
          <w:szCs w:val="26"/>
        </w:rPr>
        <w:tab/>
        <w:t>Thời gian: 15 phút (không kể thời gian phát đề)</w:t>
      </w:r>
    </w:p>
    <w:p w:rsidR="00D62055" w:rsidRPr="00742166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D62055" w:rsidRPr="00742166">
        <w:trPr>
          <w:jc w:val="center"/>
        </w:trPr>
        <w:tc>
          <w:tcPr>
            <w:tcW w:w="1678" w:type="dxa"/>
          </w:tcPr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42166">
              <w:rPr>
                <w:rFonts w:ascii="Times New Roman" w:hAnsi="Times New Roman" w:cs="Times New Roman"/>
                <w:u w:val="single"/>
              </w:rPr>
              <w:t>Điểm</w:t>
            </w:r>
          </w:p>
        </w:tc>
        <w:tc>
          <w:tcPr>
            <w:tcW w:w="6195" w:type="dxa"/>
          </w:tcPr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42166">
              <w:rPr>
                <w:rFonts w:ascii="Times New Roman" w:hAnsi="Times New Roman" w:cs="Times New Roman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742166">
              <w:rPr>
                <w:rFonts w:ascii="Times New Roman" w:hAnsi="Times New Roman" w:cs="Times New Roman"/>
                <w:i/>
                <w:iCs/>
                <w:u w:val="single"/>
              </w:rPr>
              <w:t>Chữ ký giám thị</w:t>
            </w:r>
          </w:p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7421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D62055" w:rsidRPr="00742166" w:rsidRDefault="00D62055" w:rsidP="00742166">
      <w:pPr>
        <w:spacing w:after="0" w:line="240" w:lineRule="auto"/>
        <w:rPr>
          <w:rFonts w:ascii="Times New Roman" w:hAnsi="Times New Roman" w:cs="Times New Roman"/>
        </w:rPr>
      </w:pPr>
    </w:p>
    <w:p w:rsidR="00D62055" w:rsidRPr="00742166" w:rsidRDefault="00D62055" w:rsidP="00742166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42166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D62055" w:rsidRPr="00742166" w:rsidRDefault="00D62055" w:rsidP="0074216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D62055" w:rsidRDefault="00D62055" w:rsidP="007421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D62055" w:rsidRDefault="00D62055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2055" w:rsidRPr="00C840A6" w:rsidRDefault="00D62055" w:rsidP="00677EB1">
      <w:pPr>
        <w:rPr>
          <w:rFonts w:ascii="Times New Roman" w:hAnsi="Times New Roman" w:cs="Times New Roman"/>
          <w:sz w:val="26"/>
          <w:szCs w:val="26"/>
        </w:rPr>
      </w:pPr>
      <w:r w:rsidRPr="00C840A6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C840A6">
        <w:rPr>
          <w:rFonts w:ascii="Times New Roman" w:hAnsi="Times New Roman" w:cs="Times New Roman"/>
          <w:sz w:val="26"/>
          <w:szCs w:val="26"/>
        </w:rPr>
        <w:t>(5 điểm): Tính đạo hàm của các hàm số sau:</w:t>
      </w:r>
    </w:p>
    <w:p w:rsidR="00D62055" w:rsidRPr="00C840A6" w:rsidRDefault="00D62055" w:rsidP="00677EB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C840A6">
        <w:rPr>
          <w:position w:val="-26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3.75pt" o:ole="">
            <v:imagedata r:id="rId5" o:title=""/>
          </v:shape>
          <o:OLEObject Type="Embed" ProgID="Equation.DSMT4" ShapeID="_x0000_i1025" DrawAspect="Content" ObjectID="_1459167967" r:id="rId6"/>
        </w:objec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b.  </w:t>
      </w:r>
      <w:r w:rsidRPr="00C840A6">
        <w:rPr>
          <w:position w:val="-28"/>
        </w:rPr>
        <w:object w:dxaOrig="1665" w:dyaOrig="735">
          <v:shape id="_x0000_i1026" type="#_x0000_t75" style="width:83.25pt;height:36.75pt" o:ole="">
            <v:imagedata r:id="rId7" o:title=""/>
          </v:shape>
          <o:OLEObject Type="Embed" ProgID="Equation.DSMT4" ShapeID="_x0000_i1026" DrawAspect="Content" ObjectID="_1459167968" r:id="rId8"/>
        </w:object>
      </w:r>
    </w:p>
    <w:p w:rsidR="00D62055" w:rsidRPr="00C840A6" w:rsidRDefault="00D62055" w:rsidP="00677EB1">
      <w:pPr>
        <w:rPr>
          <w:rFonts w:ascii="Times New Roman" w:hAnsi="Times New Roman" w:cs="Times New Roman"/>
          <w:sz w:val="26"/>
          <w:szCs w:val="26"/>
        </w:rPr>
      </w:pPr>
      <w:r w:rsidRPr="00C840A6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C840A6">
        <w:rPr>
          <w:rFonts w:ascii="Times New Roman" w:hAnsi="Times New Roman" w:cs="Times New Roman"/>
          <w:sz w:val="26"/>
          <w:szCs w:val="26"/>
        </w:rPr>
        <w:t xml:space="preserve">(5 điểm): Cho hàm số </w:t>
      </w:r>
      <w:r w:rsidRPr="00CF681A">
        <w:rPr>
          <w:rFonts w:ascii="Times New Roman" w:hAnsi="Times New Roman" w:cs="Times New Roman"/>
          <w:position w:val="-10"/>
          <w:sz w:val="26"/>
          <w:szCs w:val="26"/>
        </w:rPr>
        <w:object w:dxaOrig="1719" w:dyaOrig="420">
          <v:shape id="_x0000_i1027" type="#_x0000_t75" style="width:86.25pt;height:21pt" o:ole="">
            <v:imagedata r:id="rId9" o:title=""/>
          </v:shape>
          <o:OLEObject Type="Embed" ProgID="Equation.DSMT4" ShapeID="_x0000_i1027" DrawAspect="Content" ObjectID="_1459167969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có đồ thị </w:t>
      </w:r>
      <w:r w:rsidRPr="00C840A6">
        <w:rPr>
          <w:rFonts w:ascii="Times New Roman" w:hAnsi="Times New Roman" w:cs="Times New Roman"/>
          <w:sz w:val="26"/>
          <w:szCs w:val="26"/>
        </w:rPr>
        <w:t>(C). Viết phương trình tiếp tuyến vớ</w:t>
      </w:r>
      <w:r>
        <w:rPr>
          <w:rFonts w:ascii="Times New Roman" w:hAnsi="Times New Roman" w:cs="Times New Roman"/>
          <w:sz w:val="26"/>
          <w:szCs w:val="26"/>
        </w:rPr>
        <w:t>i (C</w:t>
      </w:r>
      <w:r w:rsidRPr="00C840A6">
        <w:rPr>
          <w:rFonts w:ascii="Times New Roman" w:hAnsi="Times New Roman" w:cs="Times New Roman"/>
          <w:sz w:val="26"/>
          <w:szCs w:val="26"/>
        </w:rPr>
        <w:t>):</w:t>
      </w:r>
    </w:p>
    <w:p w:rsidR="00D62055" w:rsidRPr="00C840A6" w:rsidRDefault="00D62055" w:rsidP="00677EB1">
      <w:pPr>
        <w:pStyle w:val="ListParagraph"/>
        <w:numPr>
          <w:ilvl w:val="0"/>
          <w:numId w:val="11"/>
        </w:numPr>
        <w:tabs>
          <w:tab w:val="clear" w:pos="720"/>
          <w:tab w:val="left" w:pos="1080"/>
        </w:tabs>
        <w:spacing w:after="0"/>
        <w:ind w:firstLine="0"/>
        <w:rPr>
          <w:rFonts w:ascii="Times New Roman" w:hAnsi="Times New Roman" w:cs="Times New Roman"/>
          <w:sz w:val="26"/>
          <w:szCs w:val="26"/>
        </w:rPr>
      </w:pPr>
      <w:r w:rsidRPr="00C840A6">
        <w:rPr>
          <w:rFonts w:ascii="Times New Roman" w:hAnsi="Times New Roman" w:cs="Times New Roman"/>
          <w:sz w:val="26"/>
          <w:szCs w:val="26"/>
        </w:rPr>
        <w:t>Tại điểm có hoành độ bằng -1.</w:t>
      </w:r>
    </w:p>
    <w:p w:rsidR="00D62055" w:rsidRPr="00C840A6" w:rsidRDefault="00D62055" w:rsidP="00677EB1">
      <w:pPr>
        <w:numPr>
          <w:ilvl w:val="0"/>
          <w:numId w:val="11"/>
        </w:numPr>
        <w:tabs>
          <w:tab w:val="clear" w:pos="720"/>
          <w:tab w:val="left" w:pos="1080"/>
        </w:tabs>
        <w:spacing w:after="0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Pr="00C840A6">
        <w:rPr>
          <w:rFonts w:ascii="Times New Roman" w:hAnsi="Times New Roman" w:cs="Times New Roman"/>
          <w:sz w:val="26"/>
          <w:szCs w:val="26"/>
        </w:rPr>
        <w:t xml:space="preserve">iếp tuyến vuông góc với đường thẳng </w:t>
      </w:r>
      <w:r w:rsidRPr="00C840A6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365" w:dyaOrig="675">
          <v:shape id="_x0000_i1028" type="#_x0000_t75" style="width:68.25pt;height:33.75pt" o:ole="">
            <v:imagedata r:id="rId11" o:title=""/>
          </v:shape>
          <o:OLEObject Type="Embed" ProgID="Equation.DSMT4" ShapeID="_x0000_i1028" DrawAspect="Content" ObjectID="_1459167970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62055" w:rsidRPr="00742166" w:rsidRDefault="00D62055" w:rsidP="007421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42166">
        <w:rPr>
          <w:rFonts w:ascii="Times New Roman" w:hAnsi="Times New Roman" w:cs="Times New Roman"/>
          <w:b/>
          <w:bCs/>
          <w:sz w:val="24"/>
          <w:szCs w:val="24"/>
          <w:u w:val="single"/>
        </w:rPr>
        <w:t>BÀI LÀM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3pt;margin-top:19.2pt;width:1.15pt;height:495.6pt;z-index:251659264;mso-position-horizontal-relative:text;mso-position-vertical-relative:text" o:connectortype="straight"/>
        </w:pict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28" style="position:absolute;z-index:251660288;visibility:visible" from="24.3pt,14.55pt" to="192.3pt,14.55pt"/>
        </w:pict>
      </w:r>
      <w:r w:rsidRPr="00742166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742166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D62055" w:rsidRPr="00742166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1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42166">
        <w:rPr>
          <w:rFonts w:ascii="Times New Roman" w:hAnsi="Times New Roman" w:cs="Times New Roman"/>
          <w:sz w:val="24"/>
          <w:szCs w:val="24"/>
        </w:rPr>
        <w:t>Năm học: 2013 – 2014</w:t>
      </w:r>
    </w:p>
    <w:p w:rsidR="00D62055" w:rsidRPr="001B4A9C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D62055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42166">
        <w:rPr>
          <w:rFonts w:ascii="Times New Roman" w:hAnsi="Times New Roman" w:cs="Times New Roman"/>
          <w:sz w:val="26"/>
          <w:szCs w:val="26"/>
        </w:rPr>
        <w:tab/>
        <w:t>Thời gian: 15 phút (không kể thời gian phát đề)</w:t>
      </w:r>
    </w:p>
    <w:p w:rsidR="00D62055" w:rsidRPr="00742166" w:rsidRDefault="00D62055" w:rsidP="007421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D62055" w:rsidRPr="00742166">
        <w:trPr>
          <w:jc w:val="center"/>
        </w:trPr>
        <w:tc>
          <w:tcPr>
            <w:tcW w:w="1678" w:type="dxa"/>
          </w:tcPr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42166">
              <w:rPr>
                <w:rFonts w:ascii="Times New Roman" w:hAnsi="Times New Roman" w:cs="Times New Roman"/>
                <w:u w:val="single"/>
              </w:rPr>
              <w:t>Điểm</w:t>
            </w:r>
          </w:p>
        </w:tc>
        <w:tc>
          <w:tcPr>
            <w:tcW w:w="6195" w:type="dxa"/>
          </w:tcPr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42166">
              <w:rPr>
                <w:rFonts w:ascii="Times New Roman" w:hAnsi="Times New Roman" w:cs="Times New Roman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742166">
              <w:rPr>
                <w:rFonts w:ascii="Times New Roman" w:hAnsi="Times New Roman" w:cs="Times New Roman"/>
                <w:i/>
                <w:iCs/>
                <w:u w:val="single"/>
              </w:rPr>
              <w:t>Chữ ký giám thị</w:t>
            </w:r>
          </w:p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62055" w:rsidRPr="00742166" w:rsidRDefault="00D62055" w:rsidP="00DB0B1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D62055" w:rsidRPr="00742166" w:rsidRDefault="00D62055" w:rsidP="00742166">
      <w:pPr>
        <w:spacing w:after="0" w:line="240" w:lineRule="auto"/>
        <w:rPr>
          <w:rFonts w:ascii="Times New Roman" w:hAnsi="Times New Roman" w:cs="Times New Roman"/>
        </w:rPr>
      </w:pPr>
    </w:p>
    <w:p w:rsidR="00D62055" w:rsidRPr="00742166" w:rsidRDefault="00D62055" w:rsidP="00742166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42166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D62055" w:rsidRPr="00742166" w:rsidRDefault="00D62055" w:rsidP="0074216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D62055" w:rsidRDefault="00D62055" w:rsidP="007421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</w:t>
      </w:r>
    </w:p>
    <w:p w:rsidR="00D62055" w:rsidRDefault="00D62055" w:rsidP="007421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2055" w:rsidRPr="00C840A6" w:rsidRDefault="00D62055" w:rsidP="00677EB1">
      <w:pPr>
        <w:rPr>
          <w:rFonts w:ascii="Times New Roman" w:hAnsi="Times New Roman" w:cs="Times New Roman"/>
          <w:sz w:val="26"/>
          <w:szCs w:val="26"/>
        </w:rPr>
      </w:pPr>
      <w:r w:rsidRPr="00C840A6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C840A6">
        <w:rPr>
          <w:rFonts w:ascii="Times New Roman" w:hAnsi="Times New Roman" w:cs="Times New Roman"/>
          <w:sz w:val="26"/>
          <w:szCs w:val="26"/>
        </w:rPr>
        <w:t>(5 điểm): Tính đạo hàm của các hàm số sau:</w:t>
      </w:r>
    </w:p>
    <w:p w:rsidR="00D62055" w:rsidRPr="00CF681A" w:rsidRDefault="00D62055" w:rsidP="00677EB1">
      <w:pPr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Pr="00C840A6">
        <w:rPr>
          <w:position w:val="-26"/>
        </w:rPr>
        <w:object w:dxaOrig="1620" w:dyaOrig="700">
          <v:shape id="_x0000_i1029" type="#_x0000_t75" style="width:81pt;height:35.25pt" o:ole="">
            <v:imagedata r:id="rId13" o:title=""/>
          </v:shape>
          <o:OLEObject Type="Embed" ProgID="Equation.DSMT4" ShapeID="_x0000_i1029" DrawAspect="Content" ObjectID="_1459167971" r:id="rId14"/>
        </w:object>
      </w:r>
      <w:r w:rsidRPr="00CF681A">
        <w:rPr>
          <w:rFonts w:ascii="Times New Roman" w:hAnsi="Times New Roman" w:cs="Times New Roman"/>
          <w:sz w:val="26"/>
          <w:szCs w:val="26"/>
        </w:rPr>
        <w:t xml:space="preserve">                              b.   </w:t>
      </w:r>
      <w:r w:rsidRPr="00C840A6">
        <w:rPr>
          <w:position w:val="-28"/>
        </w:rPr>
        <w:object w:dxaOrig="1620" w:dyaOrig="740">
          <v:shape id="_x0000_i1030" type="#_x0000_t75" style="width:81pt;height:36.75pt" o:ole="">
            <v:imagedata r:id="rId15" o:title=""/>
          </v:shape>
          <o:OLEObject Type="Embed" ProgID="Equation.DSMT4" ShapeID="_x0000_i1030" DrawAspect="Content" ObjectID="_1459167972" r:id="rId16"/>
        </w:object>
      </w:r>
    </w:p>
    <w:p w:rsidR="00D62055" w:rsidRPr="00C840A6" w:rsidRDefault="00D62055" w:rsidP="00677EB1">
      <w:pPr>
        <w:rPr>
          <w:rFonts w:ascii="Times New Roman" w:hAnsi="Times New Roman" w:cs="Times New Roman"/>
          <w:sz w:val="26"/>
          <w:szCs w:val="26"/>
        </w:rPr>
      </w:pPr>
      <w:r w:rsidRPr="00C840A6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C840A6">
        <w:rPr>
          <w:rFonts w:ascii="Times New Roman" w:hAnsi="Times New Roman" w:cs="Times New Roman"/>
          <w:sz w:val="26"/>
          <w:szCs w:val="26"/>
        </w:rPr>
        <w:t xml:space="preserve">(5 điểm): Cho hàm số </w:t>
      </w:r>
      <w:r w:rsidRPr="00CF681A">
        <w:rPr>
          <w:rFonts w:ascii="Times New Roman" w:hAnsi="Times New Roman" w:cs="Times New Roman"/>
          <w:position w:val="-10"/>
          <w:sz w:val="26"/>
          <w:szCs w:val="26"/>
        </w:rPr>
        <w:object w:dxaOrig="1880" w:dyaOrig="420">
          <v:shape id="_x0000_i1031" type="#_x0000_t75" style="width:92.25pt;height:21pt" o:ole="">
            <v:imagedata r:id="rId17" o:title=""/>
          </v:shape>
          <o:OLEObject Type="Embed" ProgID="Equation.DSMT4" ShapeID="_x0000_i1031" DrawAspect="Content" ObjectID="_1459167973" r:id="rId18"/>
        </w:object>
      </w:r>
      <w:r>
        <w:rPr>
          <w:rFonts w:ascii="Times New Roman" w:hAnsi="Times New Roman" w:cs="Times New Roman"/>
          <w:sz w:val="26"/>
          <w:szCs w:val="26"/>
        </w:rPr>
        <w:t xml:space="preserve">có đồ thị </w:t>
      </w:r>
      <w:r w:rsidRPr="00C840A6">
        <w:rPr>
          <w:rFonts w:ascii="Times New Roman" w:hAnsi="Times New Roman" w:cs="Times New Roman"/>
          <w:sz w:val="26"/>
          <w:szCs w:val="26"/>
        </w:rPr>
        <w:t>(C). Viết phương trình tiếp tuyến vớ</w:t>
      </w:r>
      <w:r>
        <w:rPr>
          <w:rFonts w:ascii="Times New Roman" w:hAnsi="Times New Roman" w:cs="Times New Roman"/>
          <w:sz w:val="26"/>
          <w:szCs w:val="26"/>
        </w:rPr>
        <w:t>i (C</w:t>
      </w:r>
      <w:r w:rsidRPr="00C840A6">
        <w:rPr>
          <w:rFonts w:ascii="Times New Roman" w:hAnsi="Times New Roman" w:cs="Times New Roman"/>
          <w:sz w:val="26"/>
          <w:szCs w:val="26"/>
        </w:rPr>
        <w:t>):</w:t>
      </w:r>
    </w:p>
    <w:p w:rsidR="00D62055" w:rsidRPr="00CF681A" w:rsidRDefault="00D62055" w:rsidP="00677EB1">
      <w:pPr>
        <w:tabs>
          <w:tab w:val="left" w:pos="720"/>
        </w:tabs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a.   </w:t>
      </w:r>
      <w:r w:rsidRPr="00CF681A">
        <w:rPr>
          <w:rFonts w:ascii="Times New Roman" w:hAnsi="Times New Roman" w:cs="Times New Roman"/>
          <w:sz w:val="26"/>
          <w:szCs w:val="26"/>
        </w:rPr>
        <w:t>Tại điểm có hoành độ bằng -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F681A">
        <w:rPr>
          <w:rFonts w:ascii="Times New Roman" w:hAnsi="Times New Roman" w:cs="Times New Roman"/>
          <w:sz w:val="26"/>
          <w:szCs w:val="26"/>
        </w:rPr>
        <w:t>.</w:t>
      </w:r>
    </w:p>
    <w:p w:rsidR="00D62055" w:rsidRPr="00CF681A" w:rsidRDefault="00D62055" w:rsidP="00677EB1">
      <w:pPr>
        <w:pStyle w:val="ListParagraph"/>
        <w:numPr>
          <w:ilvl w:val="0"/>
          <w:numId w:val="12"/>
        </w:numPr>
        <w:tabs>
          <w:tab w:val="left" w:pos="108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F681A">
        <w:rPr>
          <w:rFonts w:ascii="Times New Roman" w:hAnsi="Times New Roman" w:cs="Times New Roman"/>
          <w:sz w:val="26"/>
          <w:szCs w:val="26"/>
        </w:rPr>
        <w:t xml:space="preserve">Tiếp tuyến </w:t>
      </w:r>
      <w:r>
        <w:rPr>
          <w:rFonts w:ascii="Times New Roman" w:hAnsi="Times New Roman" w:cs="Times New Roman"/>
          <w:sz w:val="26"/>
          <w:szCs w:val="26"/>
        </w:rPr>
        <w:t>song song</w:t>
      </w:r>
      <w:r w:rsidRPr="00CF681A">
        <w:rPr>
          <w:rFonts w:ascii="Times New Roman" w:hAnsi="Times New Roman" w:cs="Times New Roman"/>
          <w:sz w:val="26"/>
          <w:szCs w:val="26"/>
        </w:rPr>
        <w:t xml:space="preserve"> với đường thẳng </w:t>
      </w:r>
      <w:r w:rsidRPr="00CF681A">
        <w:rPr>
          <w:rFonts w:eastAsia="Times New Roman" w:cs="Times New Roman"/>
          <w:position w:val="-10"/>
        </w:rPr>
        <w:object w:dxaOrig="980" w:dyaOrig="320">
          <v:shape id="_x0000_i1032" type="#_x0000_t75" style="width:48.75pt;height:15.75pt" o:ole="">
            <v:imagedata r:id="rId19" o:title=""/>
          </v:shape>
          <o:OLEObject Type="Embed" ProgID="Equation.DSMT4" ShapeID="_x0000_i1032" DrawAspect="Content" ObjectID="_1459167974" r:id="rId20"/>
        </w:object>
      </w:r>
      <w:r w:rsidRPr="00CF681A">
        <w:rPr>
          <w:rFonts w:ascii="Times New Roman" w:hAnsi="Times New Roman" w:cs="Times New Roman"/>
          <w:sz w:val="26"/>
          <w:szCs w:val="26"/>
        </w:rPr>
        <w:t>.</w:t>
      </w:r>
    </w:p>
    <w:p w:rsidR="00D62055" w:rsidRPr="00742166" w:rsidRDefault="00D62055" w:rsidP="00E049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42166">
        <w:rPr>
          <w:rFonts w:ascii="Times New Roman" w:hAnsi="Times New Roman" w:cs="Times New Roman"/>
          <w:b/>
          <w:bCs/>
          <w:sz w:val="24"/>
          <w:szCs w:val="24"/>
          <w:u w:val="single"/>
        </w:rPr>
        <w:t>BÀI LÀM</w:t>
      </w:r>
      <w:r>
        <w:rPr>
          <w:noProof/>
        </w:rPr>
        <w:pict>
          <v:shape id="_x0000_s1029" type="#_x0000_t32" style="position:absolute;left:0;text-align:left;margin-left:-2.3pt;margin-top:19.2pt;width:1.15pt;height:495.6pt;z-index:251661312;mso-position-horizontal-relative:text;mso-position-vertical-relative:text" o:connectortype="straight"/>
        </w:pict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D62055" w:rsidRPr="00742166" w:rsidRDefault="00D62055" w:rsidP="00E049F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42166">
        <w:rPr>
          <w:rFonts w:ascii="Times New Roman" w:hAnsi="Times New Roman" w:cs="Times New Roman"/>
          <w:color w:val="0000FF"/>
          <w:sz w:val="24"/>
          <w:szCs w:val="24"/>
        </w:rPr>
        <w:tab/>
      </w:r>
    </w:p>
    <w:sectPr w:rsidR="00D62055" w:rsidRPr="00742166" w:rsidSect="00742166">
      <w:pgSz w:w="11907" w:h="16840" w:code="9"/>
      <w:pgMar w:top="567" w:right="567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2FD"/>
    <w:multiLevelType w:val="hybridMultilevel"/>
    <w:tmpl w:val="738ADF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00880"/>
    <w:multiLevelType w:val="hybridMultilevel"/>
    <w:tmpl w:val="738ADF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82B28"/>
    <w:multiLevelType w:val="hybridMultilevel"/>
    <w:tmpl w:val="D9B81C3C"/>
    <w:lvl w:ilvl="0" w:tplc="9EAE0E2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155B85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874777"/>
    <w:multiLevelType w:val="hybridMultilevel"/>
    <w:tmpl w:val="0C4C18F4"/>
    <w:lvl w:ilvl="0" w:tplc="2EDE8A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07BDB"/>
    <w:multiLevelType w:val="hybridMultilevel"/>
    <w:tmpl w:val="490CA50A"/>
    <w:lvl w:ilvl="0" w:tplc="12F2256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27339"/>
    <w:multiLevelType w:val="hybridMultilevel"/>
    <w:tmpl w:val="490CA50A"/>
    <w:lvl w:ilvl="0" w:tplc="12F2256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036A1B"/>
    <w:multiLevelType w:val="hybridMultilevel"/>
    <w:tmpl w:val="E06AF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A3ACA"/>
    <w:multiLevelType w:val="hybridMultilevel"/>
    <w:tmpl w:val="E06AF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93D21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64EA"/>
    <w:rsid w:val="000843B5"/>
    <w:rsid w:val="00092087"/>
    <w:rsid w:val="000A6DDD"/>
    <w:rsid w:val="000B73CA"/>
    <w:rsid w:val="001014F3"/>
    <w:rsid w:val="00133B18"/>
    <w:rsid w:val="001A1FEE"/>
    <w:rsid w:val="001B134C"/>
    <w:rsid w:val="001B4A9C"/>
    <w:rsid w:val="00214E3D"/>
    <w:rsid w:val="00234E88"/>
    <w:rsid w:val="002E2E26"/>
    <w:rsid w:val="002F7EF8"/>
    <w:rsid w:val="003337E2"/>
    <w:rsid w:val="003B5511"/>
    <w:rsid w:val="003C5596"/>
    <w:rsid w:val="0043760D"/>
    <w:rsid w:val="004953F3"/>
    <w:rsid w:val="004D0C44"/>
    <w:rsid w:val="004D1752"/>
    <w:rsid w:val="0055354D"/>
    <w:rsid w:val="005A69CF"/>
    <w:rsid w:val="005F20C5"/>
    <w:rsid w:val="00677EB1"/>
    <w:rsid w:val="006B4967"/>
    <w:rsid w:val="006F186E"/>
    <w:rsid w:val="00742166"/>
    <w:rsid w:val="00780704"/>
    <w:rsid w:val="00814672"/>
    <w:rsid w:val="00874D4E"/>
    <w:rsid w:val="008E07E4"/>
    <w:rsid w:val="00997541"/>
    <w:rsid w:val="009A0D07"/>
    <w:rsid w:val="009B4C3D"/>
    <w:rsid w:val="009C4FB0"/>
    <w:rsid w:val="00A02C50"/>
    <w:rsid w:val="00A1179A"/>
    <w:rsid w:val="00A8125B"/>
    <w:rsid w:val="00A85C7A"/>
    <w:rsid w:val="00AF0076"/>
    <w:rsid w:val="00AF16D3"/>
    <w:rsid w:val="00AF44E3"/>
    <w:rsid w:val="00B57620"/>
    <w:rsid w:val="00B9190B"/>
    <w:rsid w:val="00BB4D37"/>
    <w:rsid w:val="00BE74CF"/>
    <w:rsid w:val="00C31A78"/>
    <w:rsid w:val="00C652AF"/>
    <w:rsid w:val="00C840A6"/>
    <w:rsid w:val="00CF2649"/>
    <w:rsid w:val="00CF681A"/>
    <w:rsid w:val="00D15EDF"/>
    <w:rsid w:val="00D62055"/>
    <w:rsid w:val="00D90C4E"/>
    <w:rsid w:val="00DA3801"/>
    <w:rsid w:val="00DA411E"/>
    <w:rsid w:val="00DB0B17"/>
    <w:rsid w:val="00DE77D2"/>
    <w:rsid w:val="00DF3233"/>
    <w:rsid w:val="00E049F3"/>
    <w:rsid w:val="00E43080"/>
    <w:rsid w:val="00F00E3D"/>
    <w:rsid w:val="00F038BF"/>
    <w:rsid w:val="00FA0C69"/>
    <w:rsid w:val="00FA5B5D"/>
    <w:rsid w:val="00FB2E45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23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693</TotalTime>
  <Pages>2</Pages>
  <Words>225</Words>
  <Characters>1289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49</cp:revision>
  <cp:lastPrinted>2014-03-28T01:08:00Z</cp:lastPrinted>
  <dcterms:created xsi:type="dcterms:W3CDTF">2013-09-13T03:52:00Z</dcterms:created>
  <dcterms:modified xsi:type="dcterms:W3CDTF">2014-04-16T08:40:00Z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